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Angus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Angus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Angus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Angus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Angus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Angus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Angus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Angus is estimated to be </w:t>
      </w:r>
      <w:r w:rsidRPr="00773DF7">
        <w:rPr>
          <w:rFonts w:ascii="Libre Franklin Light" w:eastAsia="Times New Roman" w:hAnsi="Libre Franklin Light" w:cs="Calibri Light"/>
          <w:b/>
          <w:bCs/>
          <w:color w:val="C45911" w:themeColor="accent2" w:themeShade="BF"/>
        </w:rPr>
        <w:t xml:space="preserve">£1,717,385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Angus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Angus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Angus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Angus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ngu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Angus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ngu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Angus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Angus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ngu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Angus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Angus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Angus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Angus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Angus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Angus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£1,717,385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Angus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£27,973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£578,505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£41,442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£1,036,440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£1,717,385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Angus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Angus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Angus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Angus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Angus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Angus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Angus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Angus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7E09EA-6CA1-4289-B6F1-702BC4C76BC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